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0654F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07143/047-2А (07143/047)-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871CB3">
          <w:t>22.09.2016</w:t>
        </w:r>
      </w:fldSimple>
    </w:p>
    <w:p w:rsidR="003367BB" w:rsidRPr="004B7CEF" w:rsidRDefault="003367BB" w:rsidP="00CC2D4D">
      <w:pPr>
        <w:tabs>
          <w:tab w:val="left" w:pos="7062"/>
        </w:tabs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871CB3" w:rsidRPr="00871CB3">
          <w:rPr>
            <w:bCs/>
          </w:rPr>
          <w:t>17</w:t>
        </w:r>
        <w:r w:rsidR="00871CB3" w:rsidRPr="00871CB3">
          <w:rPr>
            <w:b/>
          </w:rPr>
          <w:t>.10.2016</w:t>
        </w:r>
      </w:fldSimple>
      <w:r w:rsidR="00CC2D4D">
        <w:tab/>
      </w:r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0654F7" w:rsidRPr="000654F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0654F7" w:rsidRPr="000654F7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0654F7" w:rsidRPr="000654F7">
          <w:rPr>
            <w:rStyle w:val="aa"/>
          </w:rPr>
          <w:t xml:space="preserve"> Отделение анестезиологии-реанимации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0654F7" w:rsidRPr="000654F7">
          <w:rPr>
            <w:u w:val="single"/>
          </w:rPr>
          <w:t xml:space="preserve"> 07143/047-2А </w:t>
        </w:r>
        <w:r w:rsidR="000654F7">
          <w:t xml:space="preserve">(07143/047)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0654F7" w:rsidRPr="000654F7">
          <w:rPr>
            <w:rStyle w:val="aa"/>
          </w:rPr>
          <w:t xml:space="preserve"> Врач-анестезиолог-реаниматолог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0654F7" w:rsidRPr="000654F7">
          <w:rPr>
            <w:rStyle w:val="aa"/>
          </w:rPr>
          <w:t xml:space="preserve"> 20463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0654F7" w:rsidRPr="000654F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4D74D7" w:rsidRPr="004B7CEF" w:rsidTr="004C53B3">
        <w:trPr>
          <w:jc w:val="center"/>
        </w:trPr>
        <w:tc>
          <w:tcPr>
            <w:tcW w:w="4678" w:type="dxa"/>
            <w:vAlign w:val="center"/>
          </w:tcPr>
          <w:p w:rsidR="004D74D7" w:rsidRPr="004B7CEF" w:rsidRDefault="004D74D7" w:rsidP="004D74D7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± 25 %</w:t>
            </w:r>
          </w:p>
        </w:tc>
      </w:tr>
      <w:tr w:rsidR="004D74D7" w:rsidRPr="004B7CEF" w:rsidTr="004C53B3">
        <w:trPr>
          <w:jc w:val="center"/>
        </w:trPr>
        <w:tc>
          <w:tcPr>
            <w:tcW w:w="4678" w:type="dxa"/>
            <w:vAlign w:val="center"/>
          </w:tcPr>
          <w:p w:rsidR="004D74D7" w:rsidRDefault="004D74D7" w:rsidP="004D74D7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4D74D7" w:rsidRDefault="004D74D7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4D74D7" w:rsidRDefault="004D74D7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4D74D7" w:rsidRDefault="004D74D7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4D74D7" w:rsidRDefault="004D74D7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D74D7" w:rsidRPr="004D74D7" w:rsidRDefault="00E01895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4D74D7" w:rsidRPr="004D74D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4D74D7" w:rsidRPr="004D74D7" w:rsidRDefault="004D74D7" w:rsidP="00AD14A4">
      <w:r w:rsidRPr="004D74D7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4D74D7" w:rsidP="00AD14A4">
      <w:r w:rsidRPr="004D74D7">
        <w:t>- ГОСТ 12.1.014-84 Воздух рабочей зоны. Метод измерения концентраций вредных веществ индикаторными трубками.</w:t>
      </w:r>
      <w:r w:rsidR="00E01895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4D74D7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Операционная</w:t>
            </w:r>
          </w:p>
        </w:tc>
        <w:tc>
          <w:tcPr>
            <w:tcW w:w="1453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i/>
              </w:rPr>
            </w:pPr>
            <w:bookmarkStart w:id="16" w:name="ko1_2356"/>
            <w:bookmarkEnd w:id="16"/>
            <w:r w:rsidRPr="004D74D7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Менее 200</w:t>
            </w:r>
          </w:p>
        </w:tc>
        <w:tc>
          <w:tcPr>
            <w:tcW w:w="1330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</w:pPr>
            <w:r w:rsidRPr="004D74D7">
              <w:t>30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  <w:i/>
              </w:rPr>
            </w:pPr>
            <w:bookmarkStart w:id="17" w:name="itog"/>
            <w:bookmarkEnd w:id="17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  <w:r w:rsidRPr="004D74D7">
              <w:rPr>
                <w:b/>
              </w:rPr>
              <w:t>100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i/>
              </w:rPr>
            </w:pPr>
            <w:bookmarkStart w:id="18" w:name="kcss2356"/>
            <w:bookmarkEnd w:id="18"/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4D74D7" w:rsidRDefault="004D74D7" w:rsidP="00FF386A">
            <w:pPr>
              <w:pStyle w:val="a8"/>
            </w:pPr>
            <w:r>
              <w:t>Менее 200</w:t>
            </w:r>
          </w:p>
        </w:tc>
        <w:tc>
          <w:tcPr>
            <w:tcW w:w="1330" w:type="dxa"/>
            <w:vAlign w:val="center"/>
          </w:tcPr>
          <w:p w:rsidR="004D74D7" w:rsidRDefault="004D74D7" w:rsidP="00FF386A">
            <w:pPr>
              <w:pStyle w:val="a8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Default="004D74D7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</w:p>
        </w:tc>
      </w:tr>
    </w:tbl>
    <w:p w:rsidR="004D74D7" w:rsidRDefault="004D74D7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4D74D7" w:rsidRPr="004D74D7">
          <w:rPr>
            <w:bCs/>
          </w:rPr>
          <w:t>-</w:t>
        </w:r>
        <w:r w:rsidR="004D74D7" w:rsidRPr="004D74D7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4D74D7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4D74D7" w:rsidTr="004D74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Митяева Ольга Александровна</w:t>
            </w:r>
          </w:p>
        </w:tc>
      </w:tr>
      <w:tr w:rsidR="00EF6C29" w:rsidRPr="004D74D7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4D74D7" w:rsidTr="004D74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lastRenderedPageBreak/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t>Лукичев Дмитрий Олегович</w:t>
            </w:r>
          </w:p>
        </w:tc>
      </w:tr>
      <w:tr w:rsidR="003367BB" w:rsidRPr="004D74D7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4D7" w:rsidRDefault="004D74D7" w:rsidP="0076042D">
      <w:pPr>
        <w:pStyle w:val="a9"/>
      </w:pPr>
      <w:r>
        <w:separator/>
      </w:r>
    </w:p>
  </w:endnote>
  <w:endnote w:type="continuationSeparator" w:id="0">
    <w:p w:rsidR="004D74D7" w:rsidRDefault="004D74D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0654F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07143/047-2А (07143/047)-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E01895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E01895" w:rsidRPr="004C53B3">
            <w:rPr>
              <w:rStyle w:val="ad"/>
              <w:sz w:val="20"/>
              <w:szCs w:val="20"/>
            </w:rPr>
            <w:fldChar w:fldCharType="separate"/>
          </w:r>
          <w:r w:rsidR="000654F7">
            <w:rPr>
              <w:rStyle w:val="ad"/>
              <w:noProof/>
              <w:sz w:val="20"/>
              <w:szCs w:val="20"/>
            </w:rPr>
            <w:t>1</w:t>
          </w:r>
          <w:r w:rsidR="00E01895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654F7" w:rsidRPr="000654F7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4D7" w:rsidRDefault="004D74D7" w:rsidP="0076042D">
      <w:pPr>
        <w:pStyle w:val="a9"/>
      </w:pPr>
      <w:r>
        <w:separator/>
      </w:r>
    </w:p>
  </w:footnote>
  <w:footnote w:type="continuationSeparator" w:id="0">
    <w:p w:rsidR="004D74D7" w:rsidRDefault="004D74D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4;  07143/047, 07143/047-1А (07143/047), 07143/047-2А (07143/047), 07143/047-3А (07143/04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4 "/>
    <w:docVar w:name="colraball" w:val="    "/>
    <w:docVar w:name="colwom" w:val=" 0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F6B48B3B7A924FEA85EC1F8024F964DC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7-2А (07143/047)- Х "/>
    <w:docVar w:name="oborud" w:val=" ПЭВМ, аппарат наркоза ФАБИУС, аппарат искусственной вентиляции легких, медицин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EC2D5DA95D34B89B0324B47F5DACA2D"/>
    <w:docVar w:name="rm_id" w:val="251"/>
    <w:docVar w:name="rm_name" w:val=" Врач-анестезиолог-реаниматолог "/>
    <w:docVar w:name="rm_number" w:val=" 07143/047-2А (07143/047)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Этанол, вещества для наркоза "/>
    <w:docVar w:name="version" w:val="51"/>
  </w:docVars>
  <w:rsids>
    <w:rsidRoot w:val="009A1B98"/>
    <w:rsid w:val="00025683"/>
    <w:rsid w:val="00046815"/>
    <w:rsid w:val="0005566C"/>
    <w:rsid w:val="000654F7"/>
    <w:rsid w:val="000D1F5B"/>
    <w:rsid w:val="000E278A"/>
    <w:rsid w:val="00110025"/>
    <w:rsid w:val="001429B1"/>
    <w:rsid w:val="001607C8"/>
    <w:rsid w:val="001A24CC"/>
    <w:rsid w:val="001F4D8D"/>
    <w:rsid w:val="00234394"/>
    <w:rsid w:val="00234932"/>
    <w:rsid w:val="002A3673"/>
    <w:rsid w:val="002E55C6"/>
    <w:rsid w:val="00305B2F"/>
    <w:rsid w:val="00321196"/>
    <w:rsid w:val="003367BB"/>
    <w:rsid w:val="00367816"/>
    <w:rsid w:val="00370C44"/>
    <w:rsid w:val="003876C3"/>
    <w:rsid w:val="003C24DB"/>
    <w:rsid w:val="00402CAC"/>
    <w:rsid w:val="00444410"/>
    <w:rsid w:val="004A47AD"/>
    <w:rsid w:val="004B7CEF"/>
    <w:rsid w:val="004C4DB2"/>
    <w:rsid w:val="004C53B3"/>
    <w:rsid w:val="004D74D7"/>
    <w:rsid w:val="00563E94"/>
    <w:rsid w:val="00576095"/>
    <w:rsid w:val="005A3A36"/>
    <w:rsid w:val="005B466C"/>
    <w:rsid w:val="005B7FE8"/>
    <w:rsid w:val="005C0A9A"/>
    <w:rsid w:val="005F4E38"/>
    <w:rsid w:val="0063641C"/>
    <w:rsid w:val="0069682B"/>
    <w:rsid w:val="006C28B3"/>
    <w:rsid w:val="007049EB"/>
    <w:rsid w:val="00710271"/>
    <w:rsid w:val="00717C9F"/>
    <w:rsid w:val="0076042D"/>
    <w:rsid w:val="007D1852"/>
    <w:rsid w:val="007D2CEA"/>
    <w:rsid w:val="00814BF6"/>
    <w:rsid w:val="00871CB3"/>
    <w:rsid w:val="00883461"/>
    <w:rsid w:val="008D6D81"/>
    <w:rsid w:val="008E68DE"/>
    <w:rsid w:val="0090588D"/>
    <w:rsid w:val="0092778A"/>
    <w:rsid w:val="009534CE"/>
    <w:rsid w:val="009A1B98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C2D4D"/>
    <w:rsid w:val="00CE3307"/>
    <w:rsid w:val="00D76DF8"/>
    <w:rsid w:val="00DB5302"/>
    <w:rsid w:val="00DD6B1F"/>
    <w:rsid w:val="00E01895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2016-10-18T08:03:00Z</dcterms:created>
  <dcterms:modified xsi:type="dcterms:W3CDTF">2016-10-18T09:24:00Z</dcterms:modified>
</cp:coreProperties>
</file>